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970093"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</w:t>
        </w:r>
        <w:r w:rsidR="00970093">
          <w:rPr>
            <w:b/>
            <w:i/>
            <w:noProof/>
            <w:sz w:val="28"/>
          </w:rPr>
          <w:t>2215</w:t>
        </w:r>
      </w:fldSimple>
    </w:p>
    <w:p w:rsidR="0058470A" w:rsidRDefault="00B32D1F" w:rsidP="005847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8470A" w:rsidRPr="00BA51D9">
          <w:rPr>
            <w:b/>
            <w:noProof/>
            <w:sz w:val="24"/>
          </w:rPr>
          <w:t>Online</w:t>
        </w:r>
      </w:fldSimple>
      <w:r w:rsidR="0058470A">
        <w:rPr>
          <w:b/>
          <w:noProof/>
          <w:sz w:val="24"/>
        </w:rPr>
        <w:t xml:space="preserve">, </w:t>
      </w:r>
      <w:r w:rsidR="00792C96">
        <w:fldChar w:fldCharType="begin"/>
      </w:r>
      <w:r w:rsidR="00792C96">
        <w:instrText xml:space="preserve"> DOCPROPERTY  Country  \* MERGEFORMAT </w:instrText>
      </w:r>
      <w:r w:rsidR="00792C96">
        <w:fldChar w:fldCharType="end"/>
      </w:r>
      <w:r w:rsidR="0058470A">
        <w:rPr>
          <w:b/>
          <w:noProof/>
          <w:sz w:val="24"/>
        </w:rPr>
        <w:t xml:space="preserve"> </w:t>
      </w:r>
      <w:fldSimple w:instr=" DOCPROPERTY  StartDate  \* MERGEFORMAT ">
        <w:r w:rsidR="00970093" w:rsidRPr="00BA51D9">
          <w:rPr>
            <w:b/>
            <w:noProof/>
            <w:sz w:val="24"/>
          </w:rPr>
          <w:t>1st Mar 2021</w:t>
        </w:r>
      </w:fldSimple>
      <w:r w:rsidR="00970093">
        <w:rPr>
          <w:b/>
          <w:noProof/>
          <w:sz w:val="24"/>
        </w:rPr>
        <w:t xml:space="preserve"> - </w:t>
      </w:r>
      <w:fldSimple w:instr=" DOCPROPERTY  EndDate  \* MERGEFORMAT ">
        <w:r w:rsidR="00970093" w:rsidRPr="00BA51D9">
          <w:rPr>
            <w:b/>
            <w:noProof/>
            <w:sz w:val="24"/>
          </w:rPr>
          <w:t>9th Mar 2021</w:t>
        </w:r>
      </w:fldSimple>
      <w:r w:rsidR="00784A68" w:rsidRPr="00784A68">
        <w:rPr>
          <w:noProof/>
        </w:rPr>
        <w:t xml:space="preserve"> </w:t>
      </w:r>
      <w:r w:rsidR="00784A68">
        <w:rPr>
          <w:noProof/>
        </w:rPr>
        <w:t xml:space="preserve">                                                    </w:t>
      </w:r>
      <w:r w:rsidR="00970093">
        <w:rPr>
          <w:noProof/>
        </w:rPr>
        <w:t xml:space="preserve">   </w:t>
      </w:r>
      <w:r w:rsidR="00784A68">
        <w:rPr>
          <w:noProof/>
        </w:rPr>
        <w:t xml:space="preserve">        </w:t>
      </w:r>
      <w:r w:rsidR="00784A68" w:rsidRPr="00606A2D">
        <w:rPr>
          <w:noProof/>
        </w:rPr>
        <w:t>Revision of S5-</w:t>
      </w:r>
      <w:r w:rsidR="00784A68">
        <w:rPr>
          <w:rFonts w:hint="eastAsia"/>
          <w:noProof/>
          <w:lang w:eastAsia="zh-CN"/>
        </w:rPr>
        <w:t>211</w:t>
      </w:r>
      <w:r w:rsidR="00970093">
        <w:rPr>
          <w:noProof/>
          <w:lang w:eastAsia="zh-CN"/>
        </w:rPr>
        <w:t>492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B32D1F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470A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5B21C8" w:rsidP="00776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7D46" w:rsidRPr="00410371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1800D8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B32D1F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470A" w:rsidRPr="00410371">
                <w:rPr>
                  <w:b/>
                  <w:noProof/>
                  <w:sz w:val="28"/>
                </w:rPr>
                <w:t>1</w:t>
              </w:r>
              <w:r w:rsidR="00547D46">
                <w:rPr>
                  <w:b/>
                  <w:noProof/>
                  <w:sz w:val="28"/>
                </w:rPr>
                <w:t>6</w:t>
              </w:r>
              <w:r w:rsidR="0058470A" w:rsidRPr="00410371">
                <w:rPr>
                  <w:b/>
                  <w:noProof/>
                  <w:sz w:val="28"/>
                </w:rPr>
                <w:t>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B21C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Rel-16</w:t>
            </w:r>
            <w:r w:rsidR="0058470A">
              <w:t xml:space="preserve"> CR TS 28.541 Correct the NF name in definition of </w:t>
            </w:r>
            <w:proofErr w:type="spellStart"/>
            <w:r w:rsidR="0058470A"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B32D1F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70A">
                <w:rPr>
                  <w:noProof/>
                </w:rPr>
                <w:t>China Telecommunications, Huawei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92C96">
              <w:fldChar w:fldCharType="begin"/>
            </w:r>
            <w:r w:rsidR="00792C96">
              <w:instrText xml:space="preserve"> DOCPROPERTY  SourceIfTsg  \* MERGEFORMAT </w:instrText>
            </w:r>
            <w:r w:rsidR="00792C96"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B32D1F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470A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1800D8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2021-02-22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5B21C8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588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5B21C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588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0" w:name="_GoBack"/>
        <w:bookmarkEnd w:id="0"/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 w:rsidR="00EF519B">
              <w:rPr>
                <w:color w:val="000000"/>
              </w:rPr>
              <w:t xml:space="preserve">. </w:t>
            </w:r>
            <w:r w:rsidR="00EF519B">
              <w:t>“UPGW”</w:t>
            </w:r>
            <w:r>
              <w:rPr>
                <w:color w:val="000000"/>
              </w:rPr>
              <w:t xml:space="preserve">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28T10:26:00Z">
        <w:r w:rsidR="00E16A53">
          <w:rPr>
            <w:lang w:eastAsia="zh-CN"/>
          </w:rPr>
          <w:t>UPF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28T10:26:00Z">
        <w:r w:rsidR="00E16A53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28T10:27:00Z">
        <w:r w:rsidR="00E16A53">
          <w:t>UPF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1C8" w:rsidRDefault="005B21C8">
      <w:r>
        <w:separator/>
      </w:r>
    </w:p>
  </w:endnote>
  <w:endnote w:type="continuationSeparator" w:id="0">
    <w:p w:rsidR="005B21C8" w:rsidRDefault="005B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1C8" w:rsidRDefault="005B21C8">
      <w:r>
        <w:separator/>
      </w:r>
    </w:p>
  </w:footnote>
  <w:footnote w:type="continuationSeparator" w:id="0">
    <w:p w:rsidR="005B21C8" w:rsidRDefault="005B2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800D8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51580D"/>
    <w:rsid w:val="00517138"/>
    <w:rsid w:val="00527546"/>
    <w:rsid w:val="00532B64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B21C8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84A68"/>
    <w:rsid w:val="00792342"/>
    <w:rsid w:val="00792C96"/>
    <w:rsid w:val="007977A8"/>
    <w:rsid w:val="007A254E"/>
    <w:rsid w:val="007B512A"/>
    <w:rsid w:val="007C066E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0093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32D1F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16A53"/>
    <w:rsid w:val="00E34898"/>
    <w:rsid w:val="00E517FC"/>
    <w:rsid w:val="00E7032D"/>
    <w:rsid w:val="00E70EFA"/>
    <w:rsid w:val="00E73E5B"/>
    <w:rsid w:val="00E8642A"/>
    <w:rsid w:val="00EB09B7"/>
    <w:rsid w:val="00ED7338"/>
    <w:rsid w:val="00EE7D7C"/>
    <w:rsid w:val="00EF519B"/>
    <w:rsid w:val="00F13C0D"/>
    <w:rsid w:val="00F217CD"/>
    <w:rsid w:val="00F25D98"/>
    <w:rsid w:val="00F300FB"/>
    <w:rsid w:val="00F3120D"/>
    <w:rsid w:val="00F613DA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59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EB17-EF2A-4CFC-9174-D56830551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14659</Words>
  <Characters>83558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4</cp:revision>
  <cp:lastPrinted>1899-12-31T23:00:00Z</cp:lastPrinted>
  <dcterms:created xsi:type="dcterms:W3CDTF">2021-02-22T13:39:00Z</dcterms:created>
  <dcterms:modified xsi:type="dcterms:W3CDTF">2021-02-22T14:06:00Z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